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7BB" w:rsidRPr="00E33C3E" w:rsidRDefault="007A67BB" w:rsidP="00E33C3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3.75pt;height:787.5pt">
            <v:imagedata r:id="rId4" o:title=""/>
          </v:shape>
        </w:pict>
      </w:r>
    </w:p>
    <w:sectPr w:rsidR="007A67BB" w:rsidRPr="00E33C3E" w:rsidSect="00E33C3E">
      <w:pgSz w:w="11906" w:h="1683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6C3B"/>
    <w:rsid w:val="00232027"/>
    <w:rsid w:val="0049198C"/>
    <w:rsid w:val="004E51A6"/>
    <w:rsid w:val="006150ED"/>
    <w:rsid w:val="00722231"/>
    <w:rsid w:val="00751CEE"/>
    <w:rsid w:val="007A67BB"/>
    <w:rsid w:val="008C1092"/>
    <w:rsid w:val="009C69C6"/>
    <w:rsid w:val="009F522C"/>
    <w:rsid w:val="00A50343"/>
    <w:rsid w:val="00A73C81"/>
    <w:rsid w:val="00A842ED"/>
    <w:rsid w:val="00C462AB"/>
    <w:rsid w:val="00E26C3B"/>
    <w:rsid w:val="00E33C3E"/>
    <w:rsid w:val="00F53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C3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E26C3B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Normal"/>
    <w:uiPriority w:val="99"/>
    <w:rsid w:val="00E26C3B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Normal"/>
    <w:uiPriority w:val="99"/>
    <w:rsid w:val="00E26C3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0</Words>
  <Characters>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Fedosenko</dc:creator>
  <cp:keywords/>
  <dc:description/>
  <cp:lastModifiedBy>Bashlakova</cp:lastModifiedBy>
  <cp:revision>5</cp:revision>
  <dcterms:created xsi:type="dcterms:W3CDTF">2015-10-23T06:58:00Z</dcterms:created>
  <dcterms:modified xsi:type="dcterms:W3CDTF">2016-02-01T10:15:00Z</dcterms:modified>
</cp:coreProperties>
</file>